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44E" w:rsidRDefault="00762368" w:rsidP="00797497">
      <w:pPr>
        <w:ind w:left="-1100" w:right="-1060"/>
        <w:rPr>
          <w:szCs w:val="24"/>
        </w:rPr>
      </w:pPr>
      <w:bookmarkStart w:id="0" w:name="_GoBack"/>
      <w:bookmarkEnd w:id="0"/>
      <w:r w:rsidRPr="0076236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5pt;margin-top:-27.2pt;width:135pt;height:115.5pt;z-index:2" filled="f" stroked="f">
            <v:textbox style="mso-next-textbox:#_x0000_s1026">
              <w:txbxContent>
                <w:p w:rsidR="002E557B" w:rsidRDefault="002E557B" w:rsidP="00877522">
                  <w:pPr>
                    <w:shd w:val="clear" w:color="auto" w:fill="54D7D4"/>
                    <w:rPr>
                      <w:sz w:val="16"/>
                      <w:szCs w:val="16"/>
                    </w:rPr>
                  </w:pPr>
                </w:p>
                <w:p w:rsidR="002E557B" w:rsidRDefault="002E557B" w:rsidP="00877522">
                  <w:pPr>
                    <w:shd w:val="clear" w:color="auto" w:fill="54D7D4"/>
                    <w:rPr>
                      <w:sz w:val="16"/>
                      <w:szCs w:val="16"/>
                    </w:rPr>
                  </w:pPr>
                </w:p>
                <w:p w:rsidR="002E557B" w:rsidRDefault="002E557B" w:rsidP="00877522">
                  <w:pPr>
                    <w:shd w:val="clear" w:color="auto" w:fill="54D7D4"/>
                    <w:rPr>
                      <w:sz w:val="16"/>
                      <w:szCs w:val="16"/>
                    </w:rPr>
                  </w:pPr>
                </w:p>
                <w:p w:rsidR="002E557B" w:rsidRDefault="002E557B" w:rsidP="00877522">
                  <w:pPr>
                    <w:shd w:val="clear" w:color="auto" w:fill="54D7D4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________________   County Department of Family and Children Services</w:t>
                  </w:r>
                </w:p>
                <w:p w:rsidR="002E557B" w:rsidRDefault="002E557B" w:rsidP="00877522">
                  <w:pPr>
                    <w:shd w:val="clear" w:color="auto" w:fill="54D7D4"/>
                    <w:rPr>
                      <w:sz w:val="16"/>
                      <w:szCs w:val="16"/>
                    </w:rPr>
                  </w:pPr>
                </w:p>
                <w:p w:rsidR="002E557B" w:rsidRDefault="002E557B" w:rsidP="00877522">
                  <w:pPr>
                    <w:shd w:val="clear" w:color="auto" w:fill="54D7D4"/>
                    <w:rPr>
                      <w:sz w:val="16"/>
                      <w:szCs w:val="16"/>
                    </w:rPr>
                  </w:pPr>
                </w:p>
                <w:p w:rsidR="002E557B" w:rsidRDefault="002E557B" w:rsidP="00877522">
                  <w:pPr>
                    <w:shd w:val="clear" w:color="auto" w:fill="54D7D4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Foster Home Case Number __________</w:t>
                  </w:r>
                </w:p>
                <w:p w:rsidR="002E557B" w:rsidRDefault="002E557B" w:rsidP="00877522">
                  <w:pPr>
                    <w:shd w:val="clear" w:color="auto" w:fill="54D7D4"/>
                    <w:rPr>
                      <w:sz w:val="16"/>
                      <w:szCs w:val="16"/>
                    </w:rPr>
                  </w:pPr>
                </w:p>
                <w:p w:rsidR="002E557B" w:rsidRPr="004E4521" w:rsidRDefault="002E557B" w:rsidP="00E274CC">
                  <w:pPr>
                    <w:shd w:val="clear" w:color="auto" w:fill="54D7D4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Pr="00762368">
        <w:rPr>
          <w:noProof/>
        </w:rPr>
        <w:pict>
          <v:shape id="_x0000_s1027" type="#_x0000_t202" style="position:absolute;left:0;text-align:left;margin-left:10pt;margin-top:20.45pt;width:440pt;height:20.35pt;z-index:1" filled="f" stroked="f">
            <v:textbox style="mso-next-textbox:#_x0000_s1027">
              <w:txbxContent>
                <w:p w:rsidR="002E557B" w:rsidRPr="00CE33C0" w:rsidRDefault="002E557B" w:rsidP="00CE33C0">
                  <w:pPr>
                    <w:widowControl/>
                    <w:jc w:val="center"/>
                    <w:rPr>
                      <w:rFonts w:ascii="Arial" w:hAnsi="Arial" w:cs="Arial"/>
                      <w:b/>
                      <w:bCs/>
                      <w:iCs/>
                    </w:rPr>
                  </w:pPr>
                  <w:r w:rsidRPr="00CE33C0">
                    <w:rPr>
                      <w:rFonts w:ascii="Arial" w:hAnsi="Arial" w:cs="Arial"/>
                      <w:b/>
                      <w:bCs/>
                      <w:iCs/>
                    </w:rPr>
                    <w:t>A</w:t>
                  </w:r>
                  <w:r>
                    <w:rPr>
                      <w:rFonts w:ascii="Arial" w:hAnsi="Arial" w:cs="Arial"/>
                      <w:b/>
                      <w:bCs/>
                      <w:iCs/>
                    </w:rPr>
                    <w:t>greement Supplement</w:t>
                  </w:r>
                </w:p>
                <w:p w:rsidR="002E557B" w:rsidRPr="00CE33C0" w:rsidRDefault="002E557B" w:rsidP="00CE33C0">
                  <w:pPr>
                    <w:widowControl/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="00D41389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57pt">
            <v:imagedata r:id="rId8" o:title="Georgia State Seal B&amp;W"/>
          </v:shape>
        </w:pict>
      </w:r>
    </w:p>
    <w:p w:rsidR="0020344E" w:rsidRDefault="0020344E" w:rsidP="00CF69AF">
      <w:pPr>
        <w:ind w:left="-1100" w:right="-1060"/>
        <w:rPr>
          <w:rFonts w:ascii="Arial" w:hAnsi="Arial" w:cs="Arial"/>
          <w:b/>
          <w:bCs/>
          <w:iCs/>
          <w:sz w:val="20"/>
        </w:rPr>
      </w:pPr>
    </w:p>
    <w:p w:rsidR="00070C46" w:rsidRDefault="0020344E" w:rsidP="002414A8">
      <w:pPr>
        <w:pStyle w:val="NoSpacing"/>
        <w:ind w:left="-1170"/>
      </w:pPr>
      <w:r>
        <w:t xml:space="preserve">I </w:t>
      </w:r>
      <w:r w:rsidR="00E274CC">
        <w:t>have</w:t>
      </w:r>
      <w:r w:rsidR="002E557B">
        <w:t>,</w:t>
      </w:r>
      <w:r w:rsidR="00E274CC">
        <w:t xml:space="preserve"> this date,  ___________</w:t>
      </w:r>
      <w:r w:rsidR="002414A8">
        <w:t>, received into my home ___________________________________________</w:t>
      </w:r>
    </w:p>
    <w:p w:rsidR="00070C46" w:rsidRDefault="002414A8" w:rsidP="009008C6">
      <w:pPr>
        <w:tabs>
          <w:tab w:val="left" w:pos="7290"/>
        </w:tabs>
        <w:ind w:left="-1100" w:right="-1060"/>
        <w:rPr>
          <w:rFonts w:ascii="Arial" w:hAnsi="Arial" w:cs="Arial"/>
          <w:bCs/>
          <w:iCs/>
          <w:sz w:val="20"/>
        </w:rPr>
      </w:pPr>
      <w:r>
        <w:rPr>
          <w:rFonts w:ascii="Arial" w:hAnsi="Arial" w:cs="Arial"/>
          <w:bCs/>
          <w:iCs/>
          <w:sz w:val="20"/>
        </w:rPr>
        <w:t xml:space="preserve">                                                                                                                        (Address)                                     </w:t>
      </w:r>
    </w:p>
    <w:p w:rsidR="002414A8" w:rsidRDefault="009008C6" w:rsidP="009008C6">
      <w:pPr>
        <w:tabs>
          <w:tab w:val="left" w:pos="7290"/>
        </w:tabs>
        <w:ind w:left="-1100" w:right="-1060"/>
        <w:rPr>
          <w:rFonts w:ascii="Arial" w:hAnsi="Arial" w:cs="Arial"/>
          <w:bCs/>
          <w:iCs/>
          <w:sz w:val="20"/>
        </w:rPr>
      </w:pPr>
      <w:r>
        <w:rPr>
          <w:rFonts w:ascii="Arial" w:hAnsi="Arial" w:cs="Arial"/>
          <w:bCs/>
          <w:iCs/>
          <w:sz w:val="20"/>
        </w:rPr>
        <w:t xml:space="preserve">                                                                                                                                            </w:t>
      </w:r>
    </w:p>
    <w:tbl>
      <w:tblPr>
        <w:tblW w:w="0" w:type="auto"/>
        <w:tblInd w:w="-1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52"/>
        <w:gridCol w:w="2952"/>
        <w:gridCol w:w="2952"/>
      </w:tblGrid>
      <w:tr w:rsidR="002414A8" w:rsidTr="0071196F">
        <w:tc>
          <w:tcPr>
            <w:tcW w:w="2952" w:type="dxa"/>
          </w:tcPr>
          <w:p w:rsidR="002414A8" w:rsidRPr="0071196F" w:rsidRDefault="002414A8" w:rsidP="0071196F">
            <w:pPr>
              <w:tabs>
                <w:tab w:val="left" w:pos="7290"/>
              </w:tabs>
              <w:ind w:right="-1060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71196F">
              <w:rPr>
                <w:rFonts w:ascii="Arial" w:hAnsi="Arial" w:cs="Arial"/>
                <w:b/>
                <w:bCs/>
                <w:iCs/>
                <w:sz w:val="20"/>
              </w:rPr>
              <w:t xml:space="preserve">                 Name</w:t>
            </w:r>
          </w:p>
        </w:tc>
        <w:tc>
          <w:tcPr>
            <w:tcW w:w="2952" w:type="dxa"/>
          </w:tcPr>
          <w:p w:rsidR="002414A8" w:rsidRPr="0071196F" w:rsidRDefault="002414A8" w:rsidP="0071196F">
            <w:pPr>
              <w:tabs>
                <w:tab w:val="left" w:pos="7290"/>
              </w:tabs>
              <w:ind w:right="-1060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71196F">
              <w:rPr>
                <w:rFonts w:ascii="Arial" w:hAnsi="Arial" w:cs="Arial"/>
                <w:b/>
                <w:bCs/>
                <w:iCs/>
                <w:sz w:val="20"/>
              </w:rPr>
              <w:t xml:space="preserve">          Date of Birth</w:t>
            </w:r>
          </w:p>
        </w:tc>
        <w:tc>
          <w:tcPr>
            <w:tcW w:w="2952" w:type="dxa"/>
          </w:tcPr>
          <w:p w:rsidR="002414A8" w:rsidRPr="0071196F" w:rsidRDefault="002414A8" w:rsidP="0071196F">
            <w:pPr>
              <w:tabs>
                <w:tab w:val="left" w:pos="7290"/>
              </w:tabs>
              <w:ind w:right="-1060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71196F">
              <w:rPr>
                <w:rFonts w:ascii="Arial" w:hAnsi="Arial" w:cs="Arial"/>
                <w:b/>
                <w:bCs/>
                <w:iCs/>
                <w:sz w:val="20"/>
              </w:rPr>
              <w:t xml:space="preserve">            Case Number</w:t>
            </w:r>
          </w:p>
        </w:tc>
      </w:tr>
      <w:tr w:rsidR="002414A8" w:rsidTr="0071196F">
        <w:tc>
          <w:tcPr>
            <w:tcW w:w="2952" w:type="dxa"/>
          </w:tcPr>
          <w:p w:rsidR="002414A8" w:rsidRPr="0071196F" w:rsidRDefault="002414A8" w:rsidP="0071196F">
            <w:pPr>
              <w:tabs>
                <w:tab w:val="left" w:pos="7290"/>
              </w:tabs>
              <w:ind w:right="-1060"/>
              <w:jc w:val="center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2952" w:type="dxa"/>
          </w:tcPr>
          <w:p w:rsidR="002414A8" w:rsidRPr="0071196F" w:rsidRDefault="002414A8" w:rsidP="0071196F">
            <w:pPr>
              <w:tabs>
                <w:tab w:val="left" w:pos="7290"/>
              </w:tabs>
              <w:ind w:right="-1060"/>
              <w:jc w:val="center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2952" w:type="dxa"/>
          </w:tcPr>
          <w:p w:rsidR="002414A8" w:rsidRPr="0071196F" w:rsidRDefault="002414A8" w:rsidP="0071196F">
            <w:pPr>
              <w:tabs>
                <w:tab w:val="left" w:pos="7290"/>
              </w:tabs>
              <w:ind w:right="-1060"/>
              <w:jc w:val="center"/>
              <w:rPr>
                <w:rFonts w:ascii="Arial" w:hAnsi="Arial" w:cs="Arial"/>
                <w:bCs/>
                <w:iCs/>
                <w:sz w:val="20"/>
              </w:rPr>
            </w:pPr>
          </w:p>
        </w:tc>
      </w:tr>
      <w:tr w:rsidR="002414A8" w:rsidTr="0071196F">
        <w:tc>
          <w:tcPr>
            <w:tcW w:w="2952" w:type="dxa"/>
          </w:tcPr>
          <w:p w:rsidR="002414A8" w:rsidRPr="0071196F" w:rsidRDefault="002414A8" w:rsidP="0071196F">
            <w:pPr>
              <w:tabs>
                <w:tab w:val="left" w:pos="7290"/>
              </w:tabs>
              <w:ind w:right="-1060"/>
              <w:jc w:val="center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2952" w:type="dxa"/>
          </w:tcPr>
          <w:p w:rsidR="002414A8" w:rsidRPr="0071196F" w:rsidRDefault="002414A8" w:rsidP="0071196F">
            <w:pPr>
              <w:tabs>
                <w:tab w:val="left" w:pos="7290"/>
              </w:tabs>
              <w:ind w:right="-1060"/>
              <w:jc w:val="center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2952" w:type="dxa"/>
          </w:tcPr>
          <w:p w:rsidR="002414A8" w:rsidRPr="0071196F" w:rsidRDefault="002414A8" w:rsidP="0071196F">
            <w:pPr>
              <w:tabs>
                <w:tab w:val="left" w:pos="7290"/>
              </w:tabs>
              <w:ind w:right="-1060"/>
              <w:jc w:val="center"/>
              <w:rPr>
                <w:rFonts w:ascii="Arial" w:hAnsi="Arial" w:cs="Arial"/>
                <w:bCs/>
                <w:iCs/>
                <w:sz w:val="20"/>
              </w:rPr>
            </w:pPr>
          </w:p>
        </w:tc>
      </w:tr>
      <w:tr w:rsidR="002414A8" w:rsidTr="0071196F">
        <w:tc>
          <w:tcPr>
            <w:tcW w:w="2952" w:type="dxa"/>
          </w:tcPr>
          <w:p w:rsidR="002414A8" w:rsidRPr="0071196F" w:rsidRDefault="002414A8" w:rsidP="0071196F">
            <w:pPr>
              <w:tabs>
                <w:tab w:val="left" w:pos="7290"/>
              </w:tabs>
              <w:ind w:right="-1060"/>
              <w:jc w:val="center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2952" w:type="dxa"/>
          </w:tcPr>
          <w:p w:rsidR="002414A8" w:rsidRPr="0071196F" w:rsidRDefault="002414A8" w:rsidP="0071196F">
            <w:pPr>
              <w:tabs>
                <w:tab w:val="left" w:pos="7290"/>
              </w:tabs>
              <w:ind w:right="-1060"/>
              <w:jc w:val="center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2952" w:type="dxa"/>
          </w:tcPr>
          <w:p w:rsidR="002414A8" w:rsidRPr="0071196F" w:rsidRDefault="002414A8" w:rsidP="0071196F">
            <w:pPr>
              <w:tabs>
                <w:tab w:val="left" w:pos="7290"/>
              </w:tabs>
              <w:ind w:right="-1060"/>
              <w:jc w:val="center"/>
              <w:rPr>
                <w:rFonts w:ascii="Arial" w:hAnsi="Arial" w:cs="Arial"/>
                <w:bCs/>
                <w:iCs/>
                <w:sz w:val="20"/>
              </w:rPr>
            </w:pPr>
          </w:p>
        </w:tc>
      </w:tr>
      <w:tr w:rsidR="002414A8" w:rsidTr="0071196F">
        <w:tc>
          <w:tcPr>
            <w:tcW w:w="2952" w:type="dxa"/>
          </w:tcPr>
          <w:p w:rsidR="002414A8" w:rsidRPr="0071196F" w:rsidRDefault="002414A8" w:rsidP="0071196F">
            <w:pPr>
              <w:tabs>
                <w:tab w:val="left" w:pos="7290"/>
              </w:tabs>
              <w:ind w:right="-1060"/>
              <w:jc w:val="center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2952" w:type="dxa"/>
          </w:tcPr>
          <w:p w:rsidR="002414A8" w:rsidRPr="0071196F" w:rsidRDefault="002414A8" w:rsidP="0071196F">
            <w:pPr>
              <w:tabs>
                <w:tab w:val="left" w:pos="7290"/>
              </w:tabs>
              <w:ind w:right="-1060"/>
              <w:jc w:val="center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2952" w:type="dxa"/>
          </w:tcPr>
          <w:p w:rsidR="002414A8" w:rsidRPr="0071196F" w:rsidRDefault="002414A8" w:rsidP="0071196F">
            <w:pPr>
              <w:tabs>
                <w:tab w:val="left" w:pos="7290"/>
              </w:tabs>
              <w:ind w:right="-1060"/>
              <w:jc w:val="center"/>
              <w:rPr>
                <w:rFonts w:ascii="Arial" w:hAnsi="Arial" w:cs="Arial"/>
                <w:bCs/>
                <w:iCs/>
                <w:sz w:val="20"/>
              </w:rPr>
            </w:pPr>
          </w:p>
        </w:tc>
      </w:tr>
      <w:tr w:rsidR="002414A8" w:rsidTr="0071196F">
        <w:tc>
          <w:tcPr>
            <w:tcW w:w="2952" w:type="dxa"/>
          </w:tcPr>
          <w:p w:rsidR="002414A8" w:rsidRPr="0071196F" w:rsidRDefault="002414A8" w:rsidP="0071196F">
            <w:pPr>
              <w:tabs>
                <w:tab w:val="left" w:pos="7290"/>
              </w:tabs>
              <w:ind w:right="-1060"/>
              <w:jc w:val="center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2952" w:type="dxa"/>
          </w:tcPr>
          <w:p w:rsidR="002414A8" w:rsidRPr="0071196F" w:rsidRDefault="002414A8" w:rsidP="0071196F">
            <w:pPr>
              <w:tabs>
                <w:tab w:val="left" w:pos="7290"/>
              </w:tabs>
              <w:ind w:right="-1060"/>
              <w:jc w:val="center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2952" w:type="dxa"/>
          </w:tcPr>
          <w:p w:rsidR="002414A8" w:rsidRPr="0071196F" w:rsidRDefault="002414A8" w:rsidP="0071196F">
            <w:pPr>
              <w:tabs>
                <w:tab w:val="left" w:pos="7290"/>
              </w:tabs>
              <w:ind w:right="-1060"/>
              <w:jc w:val="center"/>
              <w:rPr>
                <w:rFonts w:ascii="Arial" w:hAnsi="Arial" w:cs="Arial"/>
                <w:bCs/>
                <w:iCs/>
                <w:sz w:val="20"/>
              </w:rPr>
            </w:pPr>
          </w:p>
        </w:tc>
      </w:tr>
      <w:tr w:rsidR="002414A8" w:rsidTr="0071196F">
        <w:tc>
          <w:tcPr>
            <w:tcW w:w="2952" w:type="dxa"/>
          </w:tcPr>
          <w:p w:rsidR="002414A8" w:rsidRPr="0071196F" w:rsidRDefault="002414A8" w:rsidP="0071196F">
            <w:pPr>
              <w:tabs>
                <w:tab w:val="left" w:pos="7290"/>
              </w:tabs>
              <w:ind w:right="-1060"/>
              <w:jc w:val="center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2952" w:type="dxa"/>
          </w:tcPr>
          <w:p w:rsidR="002414A8" w:rsidRPr="0071196F" w:rsidRDefault="002414A8" w:rsidP="0071196F">
            <w:pPr>
              <w:tabs>
                <w:tab w:val="left" w:pos="7290"/>
              </w:tabs>
              <w:ind w:right="-1060"/>
              <w:jc w:val="center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2952" w:type="dxa"/>
          </w:tcPr>
          <w:p w:rsidR="002414A8" w:rsidRPr="0071196F" w:rsidRDefault="002414A8" w:rsidP="0071196F">
            <w:pPr>
              <w:tabs>
                <w:tab w:val="left" w:pos="7290"/>
              </w:tabs>
              <w:ind w:right="-1060"/>
              <w:jc w:val="center"/>
              <w:rPr>
                <w:rFonts w:ascii="Arial" w:hAnsi="Arial" w:cs="Arial"/>
                <w:bCs/>
                <w:iCs/>
                <w:sz w:val="20"/>
              </w:rPr>
            </w:pPr>
          </w:p>
        </w:tc>
      </w:tr>
    </w:tbl>
    <w:p w:rsidR="00070C46" w:rsidRDefault="00070C46" w:rsidP="009008C6">
      <w:pPr>
        <w:tabs>
          <w:tab w:val="left" w:pos="7290"/>
        </w:tabs>
        <w:ind w:left="-1100" w:right="-1060"/>
        <w:rPr>
          <w:rFonts w:ascii="Arial" w:hAnsi="Arial" w:cs="Arial"/>
          <w:bCs/>
          <w:iCs/>
          <w:sz w:val="20"/>
        </w:rPr>
      </w:pPr>
    </w:p>
    <w:p w:rsidR="002414A8" w:rsidRDefault="002E557B" w:rsidP="009008C6">
      <w:pPr>
        <w:tabs>
          <w:tab w:val="left" w:pos="7290"/>
        </w:tabs>
        <w:ind w:left="-1100" w:right="-1060"/>
        <w:rPr>
          <w:rFonts w:ascii="Arial" w:hAnsi="Arial" w:cs="Arial"/>
          <w:bCs/>
          <w:iCs/>
          <w:sz w:val="20"/>
        </w:rPr>
      </w:pPr>
      <w:r>
        <w:rPr>
          <w:rFonts w:ascii="Arial" w:hAnsi="Arial" w:cs="Arial"/>
          <w:bCs/>
          <w:iCs/>
          <w:sz w:val="20"/>
        </w:rPr>
        <w:t>from _______________________________________________________.</w:t>
      </w:r>
    </w:p>
    <w:p w:rsidR="002E557B" w:rsidRDefault="002E557B" w:rsidP="009008C6">
      <w:pPr>
        <w:tabs>
          <w:tab w:val="left" w:pos="7290"/>
        </w:tabs>
        <w:ind w:left="-1100" w:right="-1060"/>
        <w:rPr>
          <w:rFonts w:ascii="Arial" w:hAnsi="Arial" w:cs="Arial"/>
          <w:bCs/>
          <w:iCs/>
          <w:sz w:val="20"/>
        </w:rPr>
      </w:pPr>
      <w:r>
        <w:rPr>
          <w:rFonts w:ascii="Arial" w:hAnsi="Arial" w:cs="Arial"/>
          <w:bCs/>
          <w:iCs/>
          <w:sz w:val="20"/>
        </w:rPr>
        <w:t xml:space="preserve">                                                    (Name)</w:t>
      </w:r>
    </w:p>
    <w:p w:rsidR="002E557B" w:rsidRDefault="002E557B" w:rsidP="009008C6">
      <w:pPr>
        <w:tabs>
          <w:tab w:val="left" w:pos="7290"/>
        </w:tabs>
        <w:ind w:left="-1100" w:right="-1060"/>
        <w:rPr>
          <w:rFonts w:ascii="Arial" w:hAnsi="Arial" w:cs="Arial"/>
          <w:bCs/>
          <w:iCs/>
          <w:sz w:val="20"/>
        </w:rPr>
      </w:pPr>
    </w:p>
    <w:p w:rsidR="002E557B" w:rsidRDefault="002E557B" w:rsidP="009008C6">
      <w:pPr>
        <w:tabs>
          <w:tab w:val="left" w:pos="7290"/>
        </w:tabs>
        <w:ind w:left="-1100" w:right="-1060"/>
        <w:rPr>
          <w:rFonts w:ascii="Arial" w:hAnsi="Arial" w:cs="Arial"/>
          <w:bCs/>
          <w:iCs/>
          <w:sz w:val="20"/>
        </w:rPr>
      </w:pPr>
      <w:r>
        <w:rPr>
          <w:rFonts w:ascii="Arial" w:hAnsi="Arial" w:cs="Arial"/>
          <w:bCs/>
          <w:iCs/>
          <w:sz w:val="20"/>
        </w:rPr>
        <w:t>*******************************************************************************************************************************************</w:t>
      </w:r>
    </w:p>
    <w:p w:rsidR="002E557B" w:rsidRDefault="002E557B" w:rsidP="009008C6">
      <w:pPr>
        <w:tabs>
          <w:tab w:val="left" w:pos="7290"/>
        </w:tabs>
        <w:ind w:left="-1100" w:right="-1060"/>
        <w:rPr>
          <w:rFonts w:ascii="Arial" w:hAnsi="Arial" w:cs="Arial"/>
          <w:bCs/>
          <w:iCs/>
          <w:sz w:val="20"/>
        </w:rPr>
      </w:pPr>
    </w:p>
    <w:p w:rsidR="002E557B" w:rsidRDefault="002E557B" w:rsidP="002E557B">
      <w:pPr>
        <w:pStyle w:val="NoSpacing"/>
        <w:ind w:left="-1170"/>
      </w:pPr>
      <w:r>
        <w:t>I have, this date,  ___________, released from my home ___________________________________________</w:t>
      </w:r>
    </w:p>
    <w:p w:rsidR="002E557B" w:rsidRDefault="002E557B" w:rsidP="002E557B">
      <w:pPr>
        <w:tabs>
          <w:tab w:val="left" w:pos="7290"/>
        </w:tabs>
        <w:ind w:left="-1100" w:right="-1060"/>
        <w:rPr>
          <w:rFonts w:ascii="Arial" w:hAnsi="Arial" w:cs="Arial"/>
          <w:bCs/>
          <w:iCs/>
          <w:sz w:val="20"/>
        </w:rPr>
      </w:pPr>
      <w:r>
        <w:rPr>
          <w:rFonts w:ascii="Arial" w:hAnsi="Arial" w:cs="Arial"/>
          <w:bCs/>
          <w:iCs/>
          <w:sz w:val="20"/>
        </w:rPr>
        <w:t xml:space="preserve">                                                                                                                        (Address)                                     </w:t>
      </w:r>
    </w:p>
    <w:p w:rsidR="002E557B" w:rsidRDefault="002E557B" w:rsidP="002E557B">
      <w:pPr>
        <w:tabs>
          <w:tab w:val="left" w:pos="7290"/>
        </w:tabs>
        <w:ind w:left="-1100" w:right="-1060"/>
        <w:rPr>
          <w:rFonts w:ascii="Arial" w:hAnsi="Arial" w:cs="Arial"/>
          <w:bCs/>
          <w:iCs/>
          <w:sz w:val="20"/>
        </w:rPr>
      </w:pPr>
      <w:r>
        <w:rPr>
          <w:rFonts w:ascii="Arial" w:hAnsi="Arial" w:cs="Arial"/>
          <w:bCs/>
          <w:iCs/>
          <w:sz w:val="20"/>
        </w:rPr>
        <w:t xml:space="preserve">                                                                                                                                            </w:t>
      </w:r>
    </w:p>
    <w:tbl>
      <w:tblPr>
        <w:tblW w:w="0" w:type="auto"/>
        <w:tblInd w:w="-1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52"/>
        <w:gridCol w:w="2952"/>
        <w:gridCol w:w="2952"/>
      </w:tblGrid>
      <w:tr w:rsidR="002E557B" w:rsidRPr="002E557B" w:rsidTr="001A7024">
        <w:tc>
          <w:tcPr>
            <w:tcW w:w="2952" w:type="dxa"/>
          </w:tcPr>
          <w:p w:rsidR="002E557B" w:rsidRPr="002E557B" w:rsidRDefault="002E557B" w:rsidP="002E557B">
            <w:pPr>
              <w:tabs>
                <w:tab w:val="left" w:pos="7290"/>
              </w:tabs>
              <w:ind w:right="-1060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2E557B">
              <w:rPr>
                <w:rFonts w:ascii="Arial" w:hAnsi="Arial" w:cs="Arial"/>
                <w:b/>
                <w:bCs/>
                <w:iCs/>
                <w:sz w:val="20"/>
              </w:rPr>
              <w:t xml:space="preserve">                 Name</w:t>
            </w:r>
          </w:p>
        </w:tc>
        <w:tc>
          <w:tcPr>
            <w:tcW w:w="2952" w:type="dxa"/>
          </w:tcPr>
          <w:p w:rsidR="002E557B" w:rsidRPr="002E557B" w:rsidRDefault="002E557B" w:rsidP="002E557B">
            <w:pPr>
              <w:tabs>
                <w:tab w:val="left" w:pos="7290"/>
              </w:tabs>
              <w:ind w:right="-1060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2E557B">
              <w:rPr>
                <w:rFonts w:ascii="Arial" w:hAnsi="Arial" w:cs="Arial"/>
                <w:b/>
                <w:bCs/>
                <w:iCs/>
                <w:sz w:val="20"/>
              </w:rPr>
              <w:t xml:space="preserve">          Date of Birth</w:t>
            </w:r>
          </w:p>
        </w:tc>
        <w:tc>
          <w:tcPr>
            <w:tcW w:w="2952" w:type="dxa"/>
          </w:tcPr>
          <w:p w:rsidR="002E557B" w:rsidRPr="002E557B" w:rsidRDefault="002E557B" w:rsidP="002E557B">
            <w:pPr>
              <w:tabs>
                <w:tab w:val="left" w:pos="7290"/>
              </w:tabs>
              <w:ind w:right="-1060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2E557B">
              <w:rPr>
                <w:rFonts w:ascii="Arial" w:hAnsi="Arial" w:cs="Arial"/>
                <w:b/>
                <w:bCs/>
                <w:iCs/>
                <w:sz w:val="20"/>
              </w:rPr>
              <w:t xml:space="preserve">            Case Number</w:t>
            </w:r>
          </w:p>
        </w:tc>
      </w:tr>
      <w:tr w:rsidR="002E557B" w:rsidRPr="002E557B" w:rsidTr="001A7024">
        <w:tc>
          <w:tcPr>
            <w:tcW w:w="2952" w:type="dxa"/>
          </w:tcPr>
          <w:p w:rsidR="002E557B" w:rsidRPr="002E557B" w:rsidRDefault="002E557B" w:rsidP="002E557B">
            <w:pPr>
              <w:tabs>
                <w:tab w:val="left" w:pos="7290"/>
              </w:tabs>
              <w:ind w:right="-1060"/>
              <w:jc w:val="center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2952" w:type="dxa"/>
          </w:tcPr>
          <w:p w:rsidR="002E557B" w:rsidRPr="002E557B" w:rsidRDefault="002E557B" w:rsidP="002E557B">
            <w:pPr>
              <w:tabs>
                <w:tab w:val="left" w:pos="7290"/>
              </w:tabs>
              <w:ind w:right="-1060"/>
              <w:jc w:val="center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2952" w:type="dxa"/>
          </w:tcPr>
          <w:p w:rsidR="002E557B" w:rsidRPr="002E557B" w:rsidRDefault="002E557B" w:rsidP="002E557B">
            <w:pPr>
              <w:tabs>
                <w:tab w:val="left" w:pos="7290"/>
              </w:tabs>
              <w:ind w:right="-1060"/>
              <w:jc w:val="center"/>
              <w:rPr>
                <w:rFonts w:ascii="Arial" w:hAnsi="Arial" w:cs="Arial"/>
                <w:bCs/>
                <w:iCs/>
                <w:sz w:val="20"/>
              </w:rPr>
            </w:pPr>
          </w:p>
        </w:tc>
      </w:tr>
      <w:tr w:rsidR="002E557B" w:rsidRPr="002E557B" w:rsidTr="001A7024">
        <w:tc>
          <w:tcPr>
            <w:tcW w:w="2952" w:type="dxa"/>
          </w:tcPr>
          <w:p w:rsidR="002E557B" w:rsidRPr="002E557B" w:rsidRDefault="002E557B" w:rsidP="002E557B">
            <w:pPr>
              <w:tabs>
                <w:tab w:val="left" w:pos="7290"/>
              </w:tabs>
              <w:ind w:right="-1060"/>
              <w:jc w:val="center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2952" w:type="dxa"/>
          </w:tcPr>
          <w:p w:rsidR="002E557B" w:rsidRPr="002E557B" w:rsidRDefault="002E557B" w:rsidP="002E557B">
            <w:pPr>
              <w:tabs>
                <w:tab w:val="left" w:pos="7290"/>
              </w:tabs>
              <w:ind w:right="-1060"/>
              <w:jc w:val="center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2952" w:type="dxa"/>
          </w:tcPr>
          <w:p w:rsidR="002E557B" w:rsidRPr="002E557B" w:rsidRDefault="002E557B" w:rsidP="002E557B">
            <w:pPr>
              <w:tabs>
                <w:tab w:val="left" w:pos="7290"/>
              </w:tabs>
              <w:ind w:right="-1060"/>
              <w:jc w:val="center"/>
              <w:rPr>
                <w:rFonts w:ascii="Arial" w:hAnsi="Arial" w:cs="Arial"/>
                <w:bCs/>
                <w:iCs/>
                <w:sz w:val="20"/>
              </w:rPr>
            </w:pPr>
          </w:p>
        </w:tc>
      </w:tr>
      <w:tr w:rsidR="002E557B" w:rsidRPr="002E557B" w:rsidTr="001A7024">
        <w:tc>
          <w:tcPr>
            <w:tcW w:w="2952" w:type="dxa"/>
          </w:tcPr>
          <w:p w:rsidR="002E557B" w:rsidRPr="002E557B" w:rsidRDefault="002E557B" w:rsidP="002E557B">
            <w:pPr>
              <w:tabs>
                <w:tab w:val="left" w:pos="7290"/>
              </w:tabs>
              <w:ind w:right="-1060"/>
              <w:jc w:val="center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2952" w:type="dxa"/>
          </w:tcPr>
          <w:p w:rsidR="002E557B" w:rsidRPr="002E557B" w:rsidRDefault="002E557B" w:rsidP="002E557B">
            <w:pPr>
              <w:tabs>
                <w:tab w:val="left" w:pos="7290"/>
              </w:tabs>
              <w:ind w:right="-1060"/>
              <w:jc w:val="center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2952" w:type="dxa"/>
          </w:tcPr>
          <w:p w:rsidR="002E557B" w:rsidRPr="002E557B" w:rsidRDefault="002E557B" w:rsidP="002E557B">
            <w:pPr>
              <w:tabs>
                <w:tab w:val="left" w:pos="7290"/>
              </w:tabs>
              <w:ind w:right="-1060"/>
              <w:jc w:val="center"/>
              <w:rPr>
                <w:rFonts w:ascii="Arial" w:hAnsi="Arial" w:cs="Arial"/>
                <w:bCs/>
                <w:iCs/>
                <w:sz w:val="20"/>
              </w:rPr>
            </w:pPr>
          </w:p>
        </w:tc>
      </w:tr>
      <w:tr w:rsidR="002E557B" w:rsidRPr="002E557B" w:rsidTr="001A7024">
        <w:tc>
          <w:tcPr>
            <w:tcW w:w="2952" w:type="dxa"/>
          </w:tcPr>
          <w:p w:rsidR="002E557B" w:rsidRPr="002E557B" w:rsidRDefault="002E557B" w:rsidP="002E557B">
            <w:pPr>
              <w:tabs>
                <w:tab w:val="left" w:pos="7290"/>
              </w:tabs>
              <w:ind w:right="-1060"/>
              <w:jc w:val="center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2952" w:type="dxa"/>
          </w:tcPr>
          <w:p w:rsidR="002E557B" w:rsidRPr="002E557B" w:rsidRDefault="002E557B" w:rsidP="002E557B">
            <w:pPr>
              <w:tabs>
                <w:tab w:val="left" w:pos="7290"/>
              </w:tabs>
              <w:ind w:right="-1060"/>
              <w:jc w:val="center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2952" w:type="dxa"/>
          </w:tcPr>
          <w:p w:rsidR="002E557B" w:rsidRPr="002E557B" w:rsidRDefault="002E557B" w:rsidP="002E557B">
            <w:pPr>
              <w:tabs>
                <w:tab w:val="left" w:pos="7290"/>
              </w:tabs>
              <w:ind w:right="-1060"/>
              <w:jc w:val="center"/>
              <w:rPr>
                <w:rFonts w:ascii="Arial" w:hAnsi="Arial" w:cs="Arial"/>
                <w:bCs/>
                <w:iCs/>
                <w:sz w:val="20"/>
              </w:rPr>
            </w:pPr>
          </w:p>
        </w:tc>
      </w:tr>
      <w:tr w:rsidR="002E557B" w:rsidRPr="002E557B" w:rsidTr="001A7024">
        <w:tc>
          <w:tcPr>
            <w:tcW w:w="2952" w:type="dxa"/>
          </w:tcPr>
          <w:p w:rsidR="002E557B" w:rsidRPr="002E557B" w:rsidRDefault="002E557B" w:rsidP="002E557B">
            <w:pPr>
              <w:tabs>
                <w:tab w:val="left" w:pos="7290"/>
              </w:tabs>
              <w:ind w:right="-1060"/>
              <w:jc w:val="center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2952" w:type="dxa"/>
          </w:tcPr>
          <w:p w:rsidR="002E557B" w:rsidRPr="002E557B" w:rsidRDefault="002E557B" w:rsidP="002E557B">
            <w:pPr>
              <w:tabs>
                <w:tab w:val="left" w:pos="7290"/>
              </w:tabs>
              <w:ind w:right="-1060"/>
              <w:jc w:val="center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2952" w:type="dxa"/>
          </w:tcPr>
          <w:p w:rsidR="002E557B" w:rsidRPr="002E557B" w:rsidRDefault="002E557B" w:rsidP="002E557B">
            <w:pPr>
              <w:tabs>
                <w:tab w:val="left" w:pos="7290"/>
              </w:tabs>
              <w:ind w:right="-1060"/>
              <w:jc w:val="center"/>
              <w:rPr>
                <w:rFonts w:ascii="Arial" w:hAnsi="Arial" w:cs="Arial"/>
                <w:bCs/>
                <w:iCs/>
                <w:sz w:val="20"/>
              </w:rPr>
            </w:pPr>
          </w:p>
        </w:tc>
      </w:tr>
      <w:tr w:rsidR="002E557B" w:rsidRPr="002E557B" w:rsidTr="001A7024">
        <w:tc>
          <w:tcPr>
            <w:tcW w:w="2952" w:type="dxa"/>
          </w:tcPr>
          <w:p w:rsidR="002E557B" w:rsidRPr="002E557B" w:rsidRDefault="002E557B" w:rsidP="002E557B">
            <w:pPr>
              <w:tabs>
                <w:tab w:val="left" w:pos="7290"/>
              </w:tabs>
              <w:ind w:right="-1060"/>
              <w:jc w:val="center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2952" w:type="dxa"/>
          </w:tcPr>
          <w:p w:rsidR="002E557B" w:rsidRPr="002E557B" w:rsidRDefault="002E557B" w:rsidP="002E557B">
            <w:pPr>
              <w:tabs>
                <w:tab w:val="left" w:pos="7290"/>
              </w:tabs>
              <w:ind w:right="-1060"/>
              <w:jc w:val="center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2952" w:type="dxa"/>
          </w:tcPr>
          <w:p w:rsidR="002E557B" w:rsidRPr="002E557B" w:rsidRDefault="002E557B" w:rsidP="002E557B">
            <w:pPr>
              <w:tabs>
                <w:tab w:val="left" w:pos="7290"/>
              </w:tabs>
              <w:ind w:right="-1060"/>
              <w:jc w:val="center"/>
              <w:rPr>
                <w:rFonts w:ascii="Arial" w:hAnsi="Arial" w:cs="Arial"/>
                <w:bCs/>
                <w:iCs/>
                <w:sz w:val="20"/>
              </w:rPr>
            </w:pPr>
          </w:p>
        </w:tc>
      </w:tr>
    </w:tbl>
    <w:p w:rsidR="002E557B" w:rsidRDefault="002E557B" w:rsidP="002E557B">
      <w:pPr>
        <w:tabs>
          <w:tab w:val="left" w:pos="7290"/>
        </w:tabs>
        <w:ind w:left="-1100" w:right="-1060"/>
        <w:rPr>
          <w:rFonts w:ascii="Arial" w:hAnsi="Arial" w:cs="Arial"/>
          <w:bCs/>
          <w:iCs/>
          <w:sz w:val="20"/>
        </w:rPr>
      </w:pPr>
    </w:p>
    <w:p w:rsidR="002E557B" w:rsidRDefault="002E557B" w:rsidP="002E557B">
      <w:pPr>
        <w:tabs>
          <w:tab w:val="left" w:pos="7290"/>
        </w:tabs>
        <w:ind w:left="-1100" w:right="-1060"/>
        <w:rPr>
          <w:rFonts w:ascii="Arial" w:hAnsi="Arial" w:cs="Arial"/>
          <w:bCs/>
          <w:iCs/>
          <w:sz w:val="20"/>
        </w:rPr>
      </w:pPr>
      <w:r>
        <w:rPr>
          <w:rFonts w:ascii="Arial" w:hAnsi="Arial" w:cs="Arial"/>
          <w:bCs/>
          <w:iCs/>
          <w:sz w:val="20"/>
        </w:rPr>
        <w:t>to _________________________________________,  ______________________________________.</w:t>
      </w:r>
    </w:p>
    <w:p w:rsidR="002E557B" w:rsidRDefault="002E557B" w:rsidP="002E557B">
      <w:pPr>
        <w:tabs>
          <w:tab w:val="left" w:pos="7290"/>
        </w:tabs>
        <w:ind w:left="-1100" w:right="-1060"/>
        <w:rPr>
          <w:rFonts w:ascii="Arial" w:hAnsi="Arial" w:cs="Arial"/>
          <w:bCs/>
          <w:iCs/>
          <w:sz w:val="20"/>
        </w:rPr>
      </w:pPr>
      <w:r>
        <w:rPr>
          <w:rFonts w:ascii="Arial" w:hAnsi="Arial" w:cs="Arial"/>
          <w:bCs/>
          <w:iCs/>
          <w:sz w:val="20"/>
        </w:rPr>
        <w:t xml:space="preserve">                                   (Name)                                                                           (County)</w:t>
      </w:r>
    </w:p>
    <w:p w:rsidR="002E557B" w:rsidRDefault="002E557B" w:rsidP="009008C6">
      <w:pPr>
        <w:tabs>
          <w:tab w:val="left" w:pos="7290"/>
        </w:tabs>
        <w:ind w:left="-1100" w:right="-1060"/>
        <w:rPr>
          <w:rFonts w:ascii="Arial" w:hAnsi="Arial" w:cs="Arial"/>
          <w:bCs/>
          <w:iCs/>
          <w:sz w:val="20"/>
        </w:rPr>
      </w:pPr>
    </w:p>
    <w:p w:rsidR="002E557B" w:rsidRDefault="002E557B" w:rsidP="009008C6">
      <w:pPr>
        <w:tabs>
          <w:tab w:val="left" w:pos="7290"/>
        </w:tabs>
        <w:ind w:left="-1100" w:right="-1060"/>
        <w:rPr>
          <w:rFonts w:ascii="Arial" w:hAnsi="Arial" w:cs="Arial"/>
          <w:bCs/>
          <w:iCs/>
          <w:sz w:val="20"/>
        </w:rPr>
      </w:pPr>
      <w:r>
        <w:rPr>
          <w:rFonts w:ascii="Arial" w:hAnsi="Arial" w:cs="Arial"/>
          <w:bCs/>
          <w:iCs/>
          <w:sz w:val="20"/>
        </w:rPr>
        <w:t>********************************************************************************************************************************************</w:t>
      </w:r>
    </w:p>
    <w:p w:rsidR="002E557B" w:rsidRDefault="002E557B" w:rsidP="002E557B">
      <w:pPr>
        <w:tabs>
          <w:tab w:val="left" w:pos="7290"/>
        </w:tabs>
        <w:ind w:left="-1100" w:right="-1060"/>
        <w:jc w:val="center"/>
        <w:rPr>
          <w:rFonts w:ascii="Arial" w:hAnsi="Arial" w:cs="Arial"/>
          <w:b/>
          <w:bCs/>
          <w:iCs/>
          <w:sz w:val="20"/>
        </w:rPr>
      </w:pPr>
      <w:r w:rsidRPr="002E557B">
        <w:rPr>
          <w:rFonts w:ascii="Arial" w:hAnsi="Arial" w:cs="Arial"/>
          <w:b/>
          <w:bCs/>
          <w:iCs/>
          <w:sz w:val="20"/>
        </w:rPr>
        <w:t>Signatures</w:t>
      </w:r>
    </w:p>
    <w:p w:rsidR="0096326C" w:rsidRDefault="0096326C" w:rsidP="002E557B">
      <w:pPr>
        <w:tabs>
          <w:tab w:val="left" w:pos="7290"/>
        </w:tabs>
        <w:ind w:left="-1100" w:right="-1060"/>
        <w:jc w:val="center"/>
        <w:rPr>
          <w:rFonts w:ascii="Arial" w:hAnsi="Arial" w:cs="Arial"/>
          <w:b/>
          <w:bCs/>
          <w:iCs/>
          <w:sz w:val="20"/>
        </w:rPr>
      </w:pPr>
    </w:p>
    <w:p w:rsidR="0096326C" w:rsidRDefault="0096326C" w:rsidP="0096326C">
      <w:pPr>
        <w:tabs>
          <w:tab w:val="left" w:pos="7290"/>
        </w:tabs>
        <w:ind w:left="-1100" w:right="-1060"/>
        <w:rPr>
          <w:rFonts w:ascii="Arial" w:hAnsi="Arial" w:cs="Arial"/>
          <w:b/>
          <w:bCs/>
          <w:iCs/>
          <w:sz w:val="20"/>
        </w:rPr>
      </w:pPr>
      <w:r>
        <w:rPr>
          <w:rFonts w:ascii="Arial" w:hAnsi="Arial" w:cs="Arial"/>
          <w:b/>
          <w:bCs/>
          <w:iCs/>
          <w:sz w:val="20"/>
        </w:rPr>
        <w:t>Date _____________</w:t>
      </w:r>
    </w:p>
    <w:p w:rsidR="002E557B" w:rsidRDefault="002E557B" w:rsidP="002E557B">
      <w:pPr>
        <w:tabs>
          <w:tab w:val="left" w:pos="7290"/>
        </w:tabs>
        <w:ind w:left="-1100" w:right="-1060"/>
        <w:jc w:val="center"/>
        <w:rPr>
          <w:rFonts w:ascii="Arial" w:hAnsi="Arial" w:cs="Arial"/>
          <w:b/>
          <w:bCs/>
          <w:iCs/>
          <w:sz w:val="20"/>
        </w:rPr>
      </w:pPr>
    </w:p>
    <w:p w:rsidR="002E557B" w:rsidRDefault="002E557B" w:rsidP="002E557B">
      <w:pPr>
        <w:tabs>
          <w:tab w:val="left" w:pos="7290"/>
        </w:tabs>
        <w:ind w:left="-1100" w:right="-1060"/>
        <w:rPr>
          <w:rFonts w:ascii="Arial" w:hAnsi="Arial" w:cs="Arial"/>
          <w:b/>
          <w:bCs/>
          <w:iCs/>
          <w:sz w:val="20"/>
        </w:rPr>
      </w:pPr>
      <w:r>
        <w:rPr>
          <w:rFonts w:ascii="Arial" w:hAnsi="Arial" w:cs="Arial"/>
          <w:b/>
          <w:bCs/>
          <w:iCs/>
          <w:sz w:val="20"/>
        </w:rPr>
        <w:t>Representative of the ____________ County Department of Family and Children Services</w:t>
      </w:r>
    </w:p>
    <w:p w:rsidR="002E557B" w:rsidRDefault="002E557B" w:rsidP="002E557B">
      <w:pPr>
        <w:tabs>
          <w:tab w:val="left" w:pos="7290"/>
        </w:tabs>
        <w:ind w:left="-1100" w:right="-1060"/>
        <w:rPr>
          <w:rFonts w:ascii="Arial" w:hAnsi="Arial" w:cs="Arial"/>
          <w:b/>
          <w:bCs/>
          <w:iCs/>
          <w:sz w:val="20"/>
        </w:rPr>
      </w:pPr>
    </w:p>
    <w:p w:rsidR="002E557B" w:rsidRDefault="002E557B" w:rsidP="002E557B">
      <w:pPr>
        <w:tabs>
          <w:tab w:val="left" w:pos="7290"/>
        </w:tabs>
        <w:ind w:left="-1100" w:right="-1060"/>
        <w:rPr>
          <w:rFonts w:ascii="Arial" w:hAnsi="Arial" w:cs="Arial"/>
          <w:b/>
          <w:bCs/>
          <w:iCs/>
          <w:sz w:val="20"/>
        </w:rPr>
      </w:pPr>
      <w:r>
        <w:rPr>
          <w:rFonts w:ascii="Arial" w:hAnsi="Arial" w:cs="Arial"/>
          <w:b/>
          <w:bCs/>
          <w:iCs/>
          <w:sz w:val="20"/>
        </w:rPr>
        <w:t>__________________________________________</w:t>
      </w:r>
    </w:p>
    <w:p w:rsidR="002E557B" w:rsidRDefault="002E557B" w:rsidP="002E557B">
      <w:pPr>
        <w:tabs>
          <w:tab w:val="left" w:pos="7290"/>
        </w:tabs>
        <w:ind w:left="-1100" w:right="-1060"/>
        <w:rPr>
          <w:rFonts w:ascii="Arial" w:hAnsi="Arial" w:cs="Arial"/>
          <w:b/>
          <w:bCs/>
          <w:iCs/>
          <w:sz w:val="20"/>
        </w:rPr>
      </w:pPr>
      <w:r>
        <w:rPr>
          <w:rFonts w:ascii="Arial" w:hAnsi="Arial" w:cs="Arial"/>
          <w:b/>
          <w:bCs/>
          <w:iCs/>
          <w:sz w:val="20"/>
        </w:rPr>
        <w:t xml:space="preserve">             </w:t>
      </w:r>
      <w:r w:rsidR="00525D36">
        <w:rPr>
          <w:rFonts w:ascii="Arial" w:hAnsi="Arial" w:cs="Arial"/>
          <w:b/>
          <w:bCs/>
          <w:iCs/>
          <w:sz w:val="20"/>
        </w:rPr>
        <w:t xml:space="preserve">  </w:t>
      </w:r>
      <w:r>
        <w:rPr>
          <w:rFonts w:ascii="Arial" w:hAnsi="Arial" w:cs="Arial"/>
          <w:b/>
          <w:bCs/>
          <w:iCs/>
          <w:sz w:val="20"/>
        </w:rPr>
        <w:t>(Representative Name)</w:t>
      </w:r>
    </w:p>
    <w:p w:rsidR="002E557B" w:rsidRDefault="002E557B" w:rsidP="002E557B">
      <w:pPr>
        <w:tabs>
          <w:tab w:val="left" w:pos="7290"/>
        </w:tabs>
        <w:ind w:left="-1100" w:right="-1060"/>
        <w:jc w:val="center"/>
        <w:rPr>
          <w:rFonts w:ascii="Arial" w:hAnsi="Arial" w:cs="Arial"/>
          <w:b/>
          <w:bCs/>
          <w:iCs/>
          <w:sz w:val="20"/>
        </w:rPr>
      </w:pPr>
    </w:p>
    <w:p w:rsidR="002E557B" w:rsidRDefault="002E557B" w:rsidP="002E557B">
      <w:pPr>
        <w:tabs>
          <w:tab w:val="left" w:pos="7290"/>
        </w:tabs>
        <w:ind w:left="-1100" w:right="-1060"/>
        <w:jc w:val="center"/>
        <w:rPr>
          <w:rFonts w:ascii="Arial" w:hAnsi="Arial" w:cs="Arial"/>
          <w:b/>
          <w:bCs/>
          <w:iCs/>
          <w:sz w:val="20"/>
        </w:rPr>
      </w:pPr>
    </w:p>
    <w:p w:rsidR="002E557B" w:rsidRDefault="002E557B" w:rsidP="002E557B">
      <w:pPr>
        <w:tabs>
          <w:tab w:val="left" w:pos="7290"/>
        </w:tabs>
        <w:ind w:left="-1100" w:right="-1060"/>
        <w:rPr>
          <w:rFonts w:ascii="Arial" w:hAnsi="Arial" w:cs="Arial"/>
          <w:b/>
          <w:bCs/>
          <w:iCs/>
          <w:sz w:val="20"/>
        </w:rPr>
      </w:pPr>
      <w:r>
        <w:rPr>
          <w:rFonts w:ascii="Arial" w:hAnsi="Arial" w:cs="Arial"/>
          <w:b/>
          <w:bCs/>
          <w:iCs/>
          <w:sz w:val="20"/>
        </w:rPr>
        <w:t xml:space="preserve">___________________________________________      </w:t>
      </w:r>
      <w:r w:rsidR="0096326C">
        <w:rPr>
          <w:rFonts w:ascii="Arial" w:hAnsi="Arial" w:cs="Arial"/>
          <w:b/>
          <w:bCs/>
          <w:iCs/>
          <w:sz w:val="20"/>
        </w:rPr>
        <w:t xml:space="preserve">    _________________________________________</w:t>
      </w:r>
    </w:p>
    <w:p w:rsidR="002E557B" w:rsidRDefault="00525D36" w:rsidP="002E557B">
      <w:pPr>
        <w:tabs>
          <w:tab w:val="left" w:pos="7290"/>
        </w:tabs>
        <w:ind w:left="-1100" w:right="-1060"/>
        <w:rPr>
          <w:rFonts w:ascii="Arial" w:hAnsi="Arial" w:cs="Arial"/>
          <w:b/>
          <w:bCs/>
          <w:iCs/>
          <w:sz w:val="20"/>
        </w:rPr>
      </w:pPr>
      <w:r>
        <w:rPr>
          <w:rFonts w:ascii="Arial" w:hAnsi="Arial" w:cs="Arial"/>
          <w:b/>
          <w:bCs/>
          <w:iCs/>
          <w:sz w:val="20"/>
        </w:rPr>
        <w:t xml:space="preserve">                      </w:t>
      </w:r>
      <w:r w:rsidR="0096326C">
        <w:rPr>
          <w:rFonts w:ascii="Arial" w:hAnsi="Arial" w:cs="Arial"/>
          <w:b/>
          <w:bCs/>
          <w:iCs/>
          <w:sz w:val="20"/>
        </w:rPr>
        <w:t>(</w:t>
      </w:r>
      <w:r w:rsidR="002E557B">
        <w:rPr>
          <w:rFonts w:ascii="Arial" w:hAnsi="Arial" w:cs="Arial"/>
          <w:b/>
          <w:bCs/>
          <w:iCs/>
          <w:sz w:val="20"/>
        </w:rPr>
        <w:t>Foster Fathe</w:t>
      </w:r>
      <w:r w:rsidR="0096326C">
        <w:rPr>
          <w:rFonts w:ascii="Arial" w:hAnsi="Arial" w:cs="Arial"/>
          <w:b/>
          <w:bCs/>
          <w:iCs/>
          <w:sz w:val="20"/>
        </w:rPr>
        <w:t>r)                                                                           (Foster Mother)</w:t>
      </w:r>
    </w:p>
    <w:sectPr w:rsidR="002E557B" w:rsidSect="00693B6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2240" w:h="15840" w:code="1"/>
      <w:pgMar w:top="720" w:right="1800" w:bottom="1440" w:left="1800" w:header="1440" w:footer="72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BC2" w:rsidRDefault="00557BC2">
      <w:r>
        <w:separator/>
      </w:r>
    </w:p>
  </w:endnote>
  <w:endnote w:type="continuationSeparator" w:id="0">
    <w:p w:rsidR="00557BC2" w:rsidRDefault="00557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57B" w:rsidRDefault="00762368" w:rsidP="0076113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E557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93110">
      <w:rPr>
        <w:rStyle w:val="PageNumber"/>
        <w:noProof/>
      </w:rPr>
      <w:t>1</w:t>
    </w:r>
    <w:r>
      <w:rPr>
        <w:rStyle w:val="PageNumber"/>
      </w:rPr>
      <w:fldChar w:fldCharType="end"/>
    </w:r>
  </w:p>
  <w:p w:rsidR="002E557B" w:rsidRDefault="002E557B" w:rsidP="00693B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57B" w:rsidRDefault="00762368" w:rsidP="0076113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E557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41389">
      <w:rPr>
        <w:rStyle w:val="PageNumber"/>
        <w:noProof/>
      </w:rPr>
      <w:t>1</w:t>
    </w:r>
    <w:r>
      <w:rPr>
        <w:rStyle w:val="PageNumber"/>
      </w:rPr>
      <w:fldChar w:fldCharType="end"/>
    </w:r>
  </w:p>
  <w:p w:rsidR="002E557B" w:rsidRDefault="002E557B" w:rsidP="00693B64">
    <w:pPr>
      <w:pStyle w:val="Footer"/>
      <w:ind w:right="360"/>
      <w:rPr>
        <w:i/>
        <w:sz w:val="18"/>
      </w:rPr>
    </w:pPr>
  </w:p>
  <w:p w:rsidR="002E557B" w:rsidRDefault="002E557B">
    <w:pPr>
      <w:pStyle w:val="Footer"/>
      <w:jc w:val="center"/>
      <w:rPr>
        <w:i/>
        <w:sz w:val="18"/>
      </w:rPr>
    </w:pPr>
    <w:r w:rsidRPr="00675EEB">
      <w:rPr>
        <w:sz w:val="22"/>
        <w:szCs w:val="22"/>
      </w:rPr>
      <w:t>Aging Services │ Child Support Services</w:t>
    </w:r>
    <w:r>
      <w:rPr>
        <w:sz w:val="22"/>
        <w:szCs w:val="22"/>
      </w:rPr>
      <w:t xml:space="preserve"> </w:t>
    </w:r>
    <w:r w:rsidRPr="00675EEB">
      <w:rPr>
        <w:sz w:val="22"/>
        <w:szCs w:val="22"/>
      </w:rPr>
      <w:t xml:space="preserve">│ Family </w:t>
    </w:r>
    <w:r>
      <w:rPr>
        <w:sz w:val="22"/>
        <w:szCs w:val="22"/>
      </w:rPr>
      <w:t>&amp;</w:t>
    </w:r>
    <w:r w:rsidRPr="00675EEB">
      <w:rPr>
        <w:sz w:val="22"/>
        <w:szCs w:val="22"/>
      </w:rPr>
      <w:t xml:space="preserve"> Children Services </w:t>
    </w:r>
  </w:p>
  <w:p w:rsidR="002E557B" w:rsidRDefault="002E557B">
    <w:pPr>
      <w:pStyle w:val="Footer"/>
      <w:jc w:val="center"/>
      <w:rPr>
        <w:i/>
        <w:sz w:val="18"/>
      </w:rPr>
    </w:pPr>
    <w:r>
      <w:rPr>
        <w:i/>
        <w:sz w:val="18"/>
      </w:rPr>
      <w:t>An Equal Opportunity Employer</w:t>
    </w:r>
  </w:p>
  <w:p w:rsidR="002E557B" w:rsidRDefault="002E557B">
    <w:pPr>
      <w:pStyle w:val="Footer"/>
      <w:jc w:val="center"/>
      <w:rPr>
        <w:i/>
        <w:sz w:val="18"/>
      </w:rPr>
    </w:pPr>
  </w:p>
  <w:p w:rsidR="002E557B" w:rsidRDefault="002E557B" w:rsidP="00693B64">
    <w:pPr>
      <w:pStyle w:val="Footer"/>
      <w:rPr>
        <w:i/>
        <w:sz w:val="18"/>
      </w:rPr>
    </w:pPr>
    <w:r w:rsidRPr="00693B64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Agreement Supplement (Revised </w:t>
    </w:r>
    <w:r w:rsidR="00090E86">
      <w:rPr>
        <w:rFonts w:ascii="Arial" w:hAnsi="Arial" w:cs="Arial"/>
        <w:sz w:val="16"/>
        <w:szCs w:val="16"/>
      </w:rPr>
      <w:t>10/13</w:t>
    </w:r>
    <w:r>
      <w:rPr>
        <w:rFonts w:ascii="Arial" w:hAnsi="Arial" w:cs="Arial"/>
        <w:sz w:val="16"/>
        <w:szCs w:val="16"/>
      </w:rPr>
      <w:t>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E86" w:rsidRDefault="00090E8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BC2" w:rsidRDefault="00557BC2">
      <w:r>
        <w:separator/>
      </w:r>
    </w:p>
  </w:footnote>
  <w:footnote w:type="continuationSeparator" w:id="0">
    <w:p w:rsidR="00557BC2" w:rsidRDefault="00557B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E86" w:rsidRDefault="00090E8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E86" w:rsidRDefault="00090E8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E86" w:rsidRDefault="00090E8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D3F9A"/>
    <w:multiLevelType w:val="hybridMultilevel"/>
    <w:tmpl w:val="9112EA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FE5CFE"/>
    <w:multiLevelType w:val="hybridMultilevel"/>
    <w:tmpl w:val="A60E16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D54A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0195208"/>
    <w:multiLevelType w:val="hybridMultilevel"/>
    <w:tmpl w:val="AD9230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CA5B7E"/>
    <w:multiLevelType w:val="hybridMultilevel"/>
    <w:tmpl w:val="82624B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300533"/>
    <w:multiLevelType w:val="singleLevel"/>
    <w:tmpl w:val="EBEA34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A4E51D1"/>
    <w:multiLevelType w:val="hybridMultilevel"/>
    <w:tmpl w:val="7F28A9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567101"/>
    <w:multiLevelType w:val="singleLevel"/>
    <w:tmpl w:val="EBEA34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646781E"/>
    <w:multiLevelType w:val="hybridMultilevel"/>
    <w:tmpl w:val="F1BA19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8E702F2"/>
    <w:multiLevelType w:val="singleLevel"/>
    <w:tmpl w:val="EBEA34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965698A"/>
    <w:multiLevelType w:val="hybridMultilevel"/>
    <w:tmpl w:val="5C2A29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ACF5EEE"/>
    <w:multiLevelType w:val="hybridMultilevel"/>
    <w:tmpl w:val="49F462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B6718C1"/>
    <w:multiLevelType w:val="hybridMultilevel"/>
    <w:tmpl w:val="9EA6B3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7C51710"/>
    <w:multiLevelType w:val="hybridMultilevel"/>
    <w:tmpl w:val="10B66C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5"/>
  </w:num>
  <w:num w:numId="5">
    <w:abstractNumId w:val="6"/>
  </w:num>
  <w:num w:numId="6">
    <w:abstractNumId w:val="12"/>
  </w:num>
  <w:num w:numId="7">
    <w:abstractNumId w:val="10"/>
  </w:num>
  <w:num w:numId="8">
    <w:abstractNumId w:val="3"/>
  </w:num>
  <w:num w:numId="9">
    <w:abstractNumId w:val="1"/>
  </w:num>
  <w:num w:numId="10">
    <w:abstractNumId w:val="0"/>
  </w:num>
  <w:num w:numId="11">
    <w:abstractNumId w:val="4"/>
  </w:num>
  <w:num w:numId="12">
    <w:abstractNumId w:val="13"/>
  </w:num>
  <w:num w:numId="13">
    <w:abstractNumId w:val="8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oNotTrackMoves/>
  <w:defaultTabStop w:val="720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wpJustification/>
    <w:noTabHangInd/>
    <w:subFontBySize/>
    <w:suppressBottomSpacing/>
    <w:truncateFontHeightsLikeWP6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4DB8"/>
    <w:rsid w:val="00000DC7"/>
    <w:rsid w:val="0001543E"/>
    <w:rsid w:val="00070C46"/>
    <w:rsid w:val="00090E86"/>
    <w:rsid w:val="0009509F"/>
    <w:rsid w:val="000D30A2"/>
    <w:rsid w:val="001072B9"/>
    <w:rsid w:val="00142151"/>
    <w:rsid w:val="00154687"/>
    <w:rsid w:val="00172B4C"/>
    <w:rsid w:val="00187526"/>
    <w:rsid w:val="00192491"/>
    <w:rsid w:val="00196287"/>
    <w:rsid w:val="001A6ED0"/>
    <w:rsid w:val="001A6EE2"/>
    <w:rsid w:val="001A7024"/>
    <w:rsid w:val="001D3C05"/>
    <w:rsid w:val="001E1B78"/>
    <w:rsid w:val="001F5E6F"/>
    <w:rsid w:val="00202674"/>
    <w:rsid w:val="0020344E"/>
    <w:rsid w:val="00210907"/>
    <w:rsid w:val="00217AB7"/>
    <w:rsid w:val="002414A8"/>
    <w:rsid w:val="00243D8C"/>
    <w:rsid w:val="00265FDC"/>
    <w:rsid w:val="0027608E"/>
    <w:rsid w:val="002B2736"/>
    <w:rsid w:val="002E557B"/>
    <w:rsid w:val="00320D37"/>
    <w:rsid w:val="003364A6"/>
    <w:rsid w:val="0035340C"/>
    <w:rsid w:val="003544B7"/>
    <w:rsid w:val="003A4C31"/>
    <w:rsid w:val="003B4DAA"/>
    <w:rsid w:val="003C683B"/>
    <w:rsid w:val="003E678F"/>
    <w:rsid w:val="00413411"/>
    <w:rsid w:val="00423D2A"/>
    <w:rsid w:val="004A55CC"/>
    <w:rsid w:val="004B4C3B"/>
    <w:rsid w:val="004C724F"/>
    <w:rsid w:val="004D0920"/>
    <w:rsid w:val="004E4521"/>
    <w:rsid w:val="00525D36"/>
    <w:rsid w:val="0053124E"/>
    <w:rsid w:val="00557BC2"/>
    <w:rsid w:val="0056130E"/>
    <w:rsid w:val="00572532"/>
    <w:rsid w:val="00581E70"/>
    <w:rsid w:val="00591DD8"/>
    <w:rsid w:val="00593110"/>
    <w:rsid w:val="00594851"/>
    <w:rsid w:val="005B6809"/>
    <w:rsid w:val="005C5293"/>
    <w:rsid w:val="005D2E3C"/>
    <w:rsid w:val="005D6673"/>
    <w:rsid w:val="00675EEB"/>
    <w:rsid w:val="00683783"/>
    <w:rsid w:val="00692B04"/>
    <w:rsid w:val="00693B64"/>
    <w:rsid w:val="0069792D"/>
    <w:rsid w:val="006A131F"/>
    <w:rsid w:val="006C3E77"/>
    <w:rsid w:val="006E60A4"/>
    <w:rsid w:val="006F052E"/>
    <w:rsid w:val="0071196F"/>
    <w:rsid w:val="0073182F"/>
    <w:rsid w:val="00761137"/>
    <w:rsid w:val="00762368"/>
    <w:rsid w:val="00781CAE"/>
    <w:rsid w:val="00797497"/>
    <w:rsid w:val="007B4DB8"/>
    <w:rsid w:val="007F7DA9"/>
    <w:rsid w:val="00822928"/>
    <w:rsid w:val="00846E44"/>
    <w:rsid w:val="00877522"/>
    <w:rsid w:val="00885961"/>
    <w:rsid w:val="00897D25"/>
    <w:rsid w:val="008A67C1"/>
    <w:rsid w:val="008C33CC"/>
    <w:rsid w:val="008D3E6D"/>
    <w:rsid w:val="008E4C25"/>
    <w:rsid w:val="008F4363"/>
    <w:rsid w:val="009008C6"/>
    <w:rsid w:val="00902D56"/>
    <w:rsid w:val="00906B61"/>
    <w:rsid w:val="00916184"/>
    <w:rsid w:val="009249C6"/>
    <w:rsid w:val="0093141D"/>
    <w:rsid w:val="009412B3"/>
    <w:rsid w:val="0096326C"/>
    <w:rsid w:val="00964602"/>
    <w:rsid w:val="009F0328"/>
    <w:rsid w:val="009F1D26"/>
    <w:rsid w:val="00A24047"/>
    <w:rsid w:val="00A308DC"/>
    <w:rsid w:val="00A30A93"/>
    <w:rsid w:val="00A5690F"/>
    <w:rsid w:val="00A571B1"/>
    <w:rsid w:val="00A73E25"/>
    <w:rsid w:val="00A96DF2"/>
    <w:rsid w:val="00AA5DD0"/>
    <w:rsid w:val="00AD010E"/>
    <w:rsid w:val="00B2005C"/>
    <w:rsid w:val="00B20850"/>
    <w:rsid w:val="00B57D0D"/>
    <w:rsid w:val="00B65D65"/>
    <w:rsid w:val="00B7736B"/>
    <w:rsid w:val="00BC509E"/>
    <w:rsid w:val="00BC6E79"/>
    <w:rsid w:val="00BD1AED"/>
    <w:rsid w:val="00C3550B"/>
    <w:rsid w:val="00C37F97"/>
    <w:rsid w:val="00C55219"/>
    <w:rsid w:val="00C81092"/>
    <w:rsid w:val="00CA5C76"/>
    <w:rsid w:val="00CB1CE1"/>
    <w:rsid w:val="00CC00BA"/>
    <w:rsid w:val="00CC6058"/>
    <w:rsid w:val="00CE33C0"/>
    <w:rsid w:val="00CF69AF"/>
    <w:rsid w:val="00D11802"/>
    <w:rsid w:val="00D27CB9"/>
    <w:rsid w:val="00D41389"/>
    <w:rsid w:val="00D75867"/>
    <w:rsid w:val="00D83EB5"/>
    <w:rsid w:val="00E14C06"/>
    <w:rsid w:val="00E243AB"/>
    <w:rsid w:val="00E26233"/>
    <w:rsid w:val="00E274CC"/>
    <w:rsid w:val="00E31088"/>
    <w:rsid w:val="00E3756C"/>
    <w:rsid w:val="00E6329A"/>
    <w:rsid w:val="00EA6AB5"/>
    <w:rsid w:val="00EC18A1"/>
    <w:rsid w:val="00ED1C15"/>
    <w:rsid w:val="00EE5867"/>
    <w:rsid w:val="00EF1F73"/>
    <w:rsid w:val="00EF5070"/>
    <w:rsid w:val="00F100BA"/>
    <w:rsid w:val="00F2365E"/>
    <w:rsid w:val="00F566CE"/>
    <w:rsid w:val="00F63E3F"/>
    <w:rsid w:val="00F667ED"/>
    <w:rsid w:val="00F75483"/>
    <w:rsid w:val="00FB6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961"/>
    <w:pPr>
      <w:widowControl w:val="0"/>
    </w:pPr>
    <w:rPr>
      <w:rFonts w:ascii="Arial Narrow" w:hAnsi="Arial Narrow"/>
      <w:sz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85961"/>
    <w:pPr>
      <w:keepNext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tabs>
        <w:tab w:val="right" w:pos="9124"/>
      </w:tabs>
      <w:jc w:val="right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Heading2">
    <w:name w:val="heading 2"/>
    <w:basedOn w:val="Normal"/>
    <w:next w:val="Normal"/>
    <w:link w:val="Heading2Char"/>
    <w:uiPriority w:val="99"/>
    <w:qFormat/>
    <w:rsid w:val="00885961"/>
    <w:pPr>
      <w:keepNext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jc w:val="center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Heading3">
    <w:name w:val="heading 3"/>
    <w:basedOn w:val="Normal"/>
    <w:next w:val="Normal"/>
    <w:link w:val="Heading3Char"/>
    <w:uiPriority w:val="99"/>
    <w:qFormat/>
    <w:rsid w:val="00885961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D3C0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D3C0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D3C05"/>
    <w:rPr>
      <w:rFonts w:ascii="Cambria" w:hAnsi="Cambria" w:cs="Times New Roman"/>
      <w:b/>
      <w:bCs/>
      <w:sz w:val="26"/>
      <w:szCs w:val="26"/>
    </w:rPr>
  </w:style>
  <w:style w:type="character" w:styleId="FootnoteReference">
    <w:name w:val="footnote reference"/>
    <w:uiPriority w:val="99"/>
    <w:semiHidden/>
    <w:rsid w:val="00885961"/>
    <w:rPr>
      <w:rFonts w:cs="Times New Roman"/>
    </w:rPr>
  </w:style>
  <w:style w:type="paragraph" w:styleId="EnvelopeAddress">
    <w:name w:val="envelope address"/>
    <w:basedOn w:val="Normal"/>
    <w:uiPriority w:val="99"/>
    <w:rsid w:val="00885961"/>
    <w:pPr>
      <w:framePr w:w="7920" w:h="1980" w:hRule="exact" w:hSpace="180" w:wrap="auto" w:hAnchor="page" w:xAlign="center" w:yAlign="bottom"/>
      <w:ind w:left="2880"/>
    </w:pPr>
    <w:rPr>
      <w:rFonts w:ascii="Verdana" w:hAnsi="Verdana"/>
    </w:rPr>
  </w:style>
  <w:style w:type="paragraph" w:styleId="EnvelopeReturn">
    <w:name w:val="envelope return"/>
    <w:basedOn w:val="Normal"/>
    <w:uiPriority w:val="99"/>
    <w:rsid w:val="00885961"/>
    <w:rPr>
      <w:sz w:val="20"/>
    </w:rPr>
  </w:style>
  <w:style w:type="paragraph" w:styleId="Header">
    <w:name w:val="header"/>
    <w:basedOn w:val="Normal"/>
    <w:link w:val="HeaderChar"/>
    <w:uiPriority w:val="99"/>
    <w:rsid w:val="00885961"/>
    <w:pPr>
      <w:tabs>
        <w:tab w:val="center" w:pos="4320"/>
        <w:tab w:val="right" w:pos="8640"/>
      </w:tabs>
    </w:pPr>
    <w:rPr>
      <w:sz w:val="20"/>
      <w:lang/>
    </w:rPr>
  </w:style>
  <w:style w:type="character" w:customStyle="1" w:styleId="HeaderChar">
    <w:name w:val="Header Char"/>
    <w:link w:val="Header"/>
    <w:uiPriority w:val="99"/>
    <w:semiHidden/>
    <w:locked/>
    <w:rsid w:val="001D3C05"/>
    <w:rPr>
      <w:rFonts w:ascii="Arial Narrow" w:hAnsi="Arial Narrow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885961"/>
    <w:pPr>
      <w:tabs>
        <w:tab w:val="center" w:pos="4320"/>
        <w:tab w:val="right" w:pos="8640"/>
      </w:tabs>
    </w:pPr>
    <w:rPr>
      <w:sz w:val="20"/>
      <w:lang/>
    </w:rPr>
  </w:style>
  <w:style w:type="character" w:customStyle="1" w:styleId="FooterChar">
    <w:name w:val="Footer Char"/>
    <w:link w:val="Footer"/>
    <w:uiPriority w:val="99"/>
    <w:semiHidden/>
    <w:locked/>
    <w:rsid w:val="001D3C05"/>
    <w:rPr>
      <w:rFonts w:ascii="Arial Narrow" w:hAnsi="Arial Narrow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885961"/>
    <w:rPr>
      <w:sz w:val="20"/>
      <w:lang/>
    </w:rPr>
  </w:style>
  <w:style w:type="character" w:customStyle="1" w:styleId="BodyTextChar">
    <w:name w:val="Body Text Char"/>
    <w:link w:val="BodyText"/>
    <w:uiPriority w:val="99"/>
    <w:semiHidden/>
    <w:locked/>
    <w:rsid w:val="001D3C05"/>
    <w:rPr>
      <w:rFonts w:ascii="Arial Narrow" w:hAnsi="Arial Narro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8D3E6D"/>
    <w:rPr>
      <w:rFonts w:ascii="Times New Roman" w:hAnsi="Times New Roman"/>
      <w:sz w:val="2"/>
      <w:lang/>
    </w:rPr>
  </w:style>
  <w:style w:type="character" w:customStyle="1" w:styleId="BalloonTextChar">
    <w:name w:val="Balloon Text Char"/>
    <w:link w:val="BalloonText"/>
    <w:uiPriority w:val="99"/>
    <w:semiHidden/>
    <w:locked/>
    <w:rsid w:val="001D3C05"/>
    <w:rPr>
      <w:rFonts w:cs="Times New Roman"/>
      <w:sz w:val="2"/>
    </w:rPr>
  </w:style>
  <w:style w:type="character" w:styleId="PageNumber">
    <w:name w:val="page number"/>
    <w:uiPriority w:val="99"/>
    <w:rsid w:val="00693B64"/>
    <w:rPr>
      <w:rFonts w:cs="Times New Roman"/>
    </w:rPr>
  </w:style>
  <w:style w:type="table" w:styleId="TableGrid">
    <w:name w:val="Table Grid"/>
    <w:basedOn w:val="TableNormal"/>
    <w:locked/>
    <w:rsid w:val="002414A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2414A8"/>
    <w:pPr>
      <w:widowControl w:val="0"/>
    </w:pPr>
    <w:rPr>
      <w:rFonts w:ascii="Arial Narrow" w:hAnsi="Arial Narro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300505"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0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00507"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0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fnarten\Application%20Data\Microsoft\Templates\DHR%20Letterhea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FE7B7-DDEF-448F-B4C8-F15C88B4A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DHR Letterhead</Template>
  <TotalTime>2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Department of Human Resources  Suite 29</vt:lpstr>
    </vt:vector>
  </TitlesOfParts>
  <Company>DHR</Company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Department of Human Resources  Suite 29</dc:title>
  <dc:creator>dfnarten</dc:creator>
  <cp:lastModifiedBy>Valerie Mikell</cp:lastModifiedBy>
  <cp:revision>3</cp:revision>
  <cp:lastPrinted>2013-08-02T17:45:00Z</cp:lastPrinted>
  <dcterms:created xsi:type="dcterms:W3CDTF">2014-05-14T14:41:00Z</dcterms:created>
  <dcterms:modified xsi:type="dcterms:W3CDTF">2014-07-02T22:00:00Z</dcterms:modified>
</cp:coreProperties>
</file>